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3251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3251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03251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03251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03251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03251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03251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D65479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032519">
        <w:rPr>
          <w:b w:val="0"/>
        </w:rPr>
        <w:t xml:space="preserve"> 10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032519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032519" w:rsidP="00232C8F">
            <w:r>
              <w:t>24038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032519" w:rsidRPr="00032519">
        <w:rPr>
          <w:rStyle w:val="aa"/>
        </w:rPr>
        <w:t xml:space="preserve"> Служащие,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032519" w:rsidRPr="00032519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032519" w:rsidRPr="00032519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032519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032519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032519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032519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032519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032519" w:rsidP="0098630F">
            <w:pPr>
              <w:jc w:val="center"/>
            </w:pPr>
            <w:r>
              <w:t>183-034-305 38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D65479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D65479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032519" w:rsidRPr="00032519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032519" w:rsidRPr="00032519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D65479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9363B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9363B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93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93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C9363B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C9363B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6547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6547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6547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6547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6547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6547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6547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6547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18.</w:t>
            </w:r>
          </w:p>
        </w:tc>
      </w:tr>
    </w:tbl>
    <w:p w:rsidR="00481C22" w:rsidRPr="00D65479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C9363B" w:rsidRPr="00C9363B">
        <w:rPr>
          <w:i/>
          <w:u w:val="single"/>
        </w:rPr>
        <w:t>1. Рекомендации по улучшению условий труда:</w:t>
      </w:r>
      <w:r w:rsidR="00C9363B" w:rsidRPr="00C9363B">
        <w:rPr>
          <w:i/>
          <w:u w:val="single"/>
        </w:rPr>
        <w:br/>
        <w:t xml:space="preserve"> 1.1. Биологический: Проведение регулярных дезинфекций, проветривание, применение растворов обеззараживающих препаратов. (Снижение вероятности воздействия биофактора на организм работника.);</w:t>
      </w:r>
      <w:r w:rsidR="00C9363B" w:rsidRPr="00C9363B">
        <w:rPr>
          <w:i/>
          <w:u w:val="single"/>
        </w:rPr>
        <w:tab/>
        <w:t>   </w:t>
      </w:r>
      <w:r w:rsidR="00C9363B" w:rsidRPr="00C9363B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3070A" w:rsidRPr="00B3070A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519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519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03251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03251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519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519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03251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03251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32519" w:rsidRPr="00032519" w:rsidTr="0003251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</w:tr>
      <w:tr w:rsidR="00032519" w:rsidRPr="00032519" w:rsidTr="0003251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(дата)</w:t>
            </w:r>
          </w:p>
        </w:tc>
      </w:tr>
      <w:tr w:rsidR="00032519" w:rsidRPr="00032519" w:rsidTr="0003251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</w:tr>
      <w:tr w:rsidR="00032519" w:rsidRPr="00032519" w:rsidTr="0003251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(дата)</w:t>
            </w:r>
          </w:p>
        </w:tc>
      </w:tr>
      <w:tr w:rsidR="00032519" w:rsidRPr="00032519" w:rsidTr="0003251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519" w:rsidRPr="00032519" w:rsidRDefault="00032519" w:rsidP="004E51DC">
            <w:pPr>
              <w:pStyle w:val="a8"/>
            </w:pPr>
          </w:p>
        </w:tc>
      </w:tr>
      <w:tr w:rsidR="00032519" w:rsidRPr="00032519" w:rsidTr="0003251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519" w:rsidRPr="00032519" w:rsidRDefault="00032519" w:rsidP="004E51DC">
            <w:pPr>
              <w:pStyle w:val="a8"/>
              <w:rPr>
                <w:vertAlign w:val="superscript"/>
              </w:rPr>
            </w:pPr>
            <w:r w:rsidRPr="00032519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C9363B" w:rsidTr="00C9363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9363B" w:rsidRDefault="00C9363B" w:rsidP="003C5C39">
            <w:pPr>
              <w:pStyle w:val="a8"/>
            </w:pPr>
            <w:r w:rsidRPr="00C9363B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9363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9363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9363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9363B" w:rsidRDefault="00C9363B" w:rsidP="003C5C39">
            <w:pPr>
              <w:pStyle w:val="a8"/>
            </w:pPr>
            <w:r w:rsidRPr="00C9363B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9363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9363B" w:rsidRDefault="00B3070A" w:rsidP="003C5C39">
            <w:pPr>
              <w:pStyle w:val="a8"/>
            </w:pPr>
            <w:r>
              <w:t>26.11.2020</w:t>
            </w:r>
          </w:p>
        </w:tc>
      </w:tr>
      <w:tr w:rsidR="00EF07A3" w:rsidRPr="00C9363B" w:rsidTr="00C9363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C9363B" w:rsidRDefault="00C9363B" w:rsidP="003C5C39">
            <w:pPr>
              <w:pStyle w:val="a8"/>
              <w:rPr>
                <w:b/>
                <w:vertAlign w:val="superscript"/>
              </w:rPr>
            </w:pPr>
            <w:r w:rsidRPr="00C9363B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EF07A3" w:rsidRPr="00C9363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C9363B" w:rsidRDefault="00C9363B" w:rsidP="00EF07A3">
            <w:pPr>
              <w:pStyle w:val="a8"/>
              <w:rPr>
                <w:b/>
                <w:vertAlign w:val="superscript"/>
              </w:rPr>
            </w:pPr>
            <w:r w:rsidRPr="00C936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C9363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C9363B" w:rsidRDefault="00C9363B" w:rsidP="00EF07A3">
            <w:pPr>
              <w:pStyle w:val="a8"/>
              <w:rPr>
                <w:b/>
                <w:vertAlign w:val="superscript"/>
              </w:rPr>
            </w:pPr>
            <w:r w:rsidRPr="00C9363B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C9363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C9363B" w:rsidRDefault="00C9363B" w:rsidP="00EF07A3">
            <w:pPr>
              <w:pStyle w:val="a8"/>
              <w:rPr>
                <w:vertAlign w:val="superscript"/>
              </w:rPr>
            </w:pPr>
            <w:r w:rsidRPr="00C9363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03251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519" w:rsidP="004E51DC">
            <w:pPr>
              <w:pStyle w:val="a8"/>
            </w:pPr>
            <w:r>
              <w:t>Щербакова Ольга Вадимовна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03251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479" w:rsidRDefault="00D65479" w:rsidP="0076042D">
      <w:pPr>
        <w:pStyle w:val="a9"/>
      </w:pPr>
      <w:r>
        <w:separator/>
      </w:r>
    </w:p>
  </w:endnote>
  <w:endnote w:type="continuationSeparator" w:id="0">
    <w:p w:rsidR="00D65479" w:rsidRDefault="00D6547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03251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3070A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3070A" w:rsidRPr="00B3070A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479" w:rsidRDefault="00D65479" w:rsidP="0076042D">
      <w:pPr>
        <w:pStyle w:val="a9"/>
      </w:pPr>
      <w:r>
        <w:separator/>
      </w:r>
    </w:p>
  </w:footnote>
  <w:footnote w:type="continuationSeparator" w:id="0">
    <w:p w:rsidR="00D65479" w:rsidRDefault="00D6547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Служащие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10"/>
    <w:docVar w:name="gig_kut" w:val="3.1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0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8FA14EA522A644ECAC82C99F5EE0442F"/>
    <w:docVar w:name="rm_id" w:val="10"/>
    <w:docVar w:name="rm_name" w:val="                                          "/>
    <w:docVar w:name="rm_number" w:val=" 10 "/>
    <w:docVar w:name="s_050" w:val="1. Рекомендации по улучшению условий труда:_x000b_ 1.1. Биологический: Проведение регулярных дезинфекций, проветривание, применение растворов обеззараживающих препаратов. (Снижение вероятности воздействия биофактора на организм работника.);_x0009_   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D65479"/>
    <w:rsid w:val="000024F1"/>
    <w:rsid w:val="00017AE9"/>
    <w:rsid w:val="00025683"/>
    <w:rsid w:val="00032519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070A"/>
    <w:rsid w:val="00BA5029"/>
    <w:rsid w:val="00BC2F3C"/>
    <w:rsid w:val="00C02721"/>
    <w:rsid w:val="00C03F4A"/>
    <w:rsid w:val="00C9363B"/>
    <w:rsid w:val="00CE3307"/>
    <w:rsid w:val="00D65479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41A4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0762793-F328-45F6-BF77-1714770D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4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2020-11-20T07:56:00Z</dcterms:created>
  <dcterms:modified xsi:type="dcterms:W3CDTF">2020-11-27T04:51:00Z</dcterms:modified>
</cp:coreProperties>
</file>